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1418"/>
        <w:gridCol w:w="992"/>
        <w:gridCol w:w="1228"/>
        <w:gridCol w:w="48"/>
        <w:gridCol w:w="992"/>
        <w:gridCol w:w="142"/>
        <w:gridCol w:w="992"/>
        <w:gridCol w:w="1808"/>
      </w:tblGrid>
      <w:tr w:rsidR="00205DDC" w:rsidRPr="00E51193" w:rsidTr="00E51193">
        <w:tc>
          <w:tcPr>
            <w:tcW w:w="9571" w:type="dxa"/>
            <w:gridSpan w:val="9"/>
          </w:tcPr>
          <w:p w:rsidR="00205DDC" w:rsidRPr="00E51193" w:rsidRDefault="00205DDC" w:rsidP="00E511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1193">
              <w:rPr>
                <w:rFonts w:ascii="Times New Roman" w:hAnsi="Times New Roman"/>
              </w:rPr>
              <w:t xml:space="preserve"> Сведения</w:t>
            </w:r>
          </w:p>
          <w:p w:rsidR="00205DDC" w:rsidRPr="00E51193" w:rsidRDefault="00205DDC" w:rsidP="00E511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1193">
              <w:rPr>
                <w:rFonts w:ascii="Times New Roman" w:hAnsi="Times New Roman"/>
              </w:rPr>
              <w:t>о доходах, об имуществе и обязательствах характера федеральных государственных служащих Федеральной службы исполнения наказаний, а также их супругов и несовершеннолетних детей за период с 1 января 2010 года по 31 декабря 2010 года</w:t>
            </w:r>
          </w:p>
        </w:tc>
      </w:tr>
      <w:tr w:rsidR="00205DDC" w:rsidRPr="00E51193" w:rsidTr="00E51193">
        <w:trPr>
          <w:trHeight w:val="720"/>
        </w:trPr>
        <w:tc>
          <w:tcPr>
            <w:tcW w:w="1951" w:type="dxa"/>
            <w:vMerge w:val="restart"/>
          </w:tcPr>
          <w:p w:rsidR="00205DDC" w:rsidRPr="00E51193" w:rsidRDefault="00205DDC" w:rsidP="00E5119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193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418" w:type="dxa"/>
            <w:vMerge w:val="restart"/>
          </w:tcPr>
          <w:p w:rsidR="00205DDC" w:rsidRPr="00E51193" w:rsidRDefault="00205DDC" w:rsidP="00E5119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193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205DDC" w:rsidRPr="00E51193" w:rsidRDefault="00205DDC" w:rsidP="00E5119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193">
              <w:rPr>
                <w:sz w:val="20"/>
                <w:szCs w:val="20"/>
              </w:rPr>
              <w:t>Общая сумма декларированного годового дохода за 201</w:t>
            </w:r>
            <w:r>
              <w:rPr>
                <w:sz w:val="20"/>
                <w:szCs w:val="20"/>
              </w:rPr>
              <w:t>0</w:t>
            </w:r>
            <w:r w:rsidRPr="00E51193">
              <w:rPr>
                <w:sz w:val="20"/>
                <w:szCs w:val="20"/>
              </w:rPr>
              <w:t xml:space="preserve"> г. (руб)</w:t>
            </w:r>
          </w:p>
        </w:tc>
        <w:tc>
          <w:tcPr>
            <w:tcW w:w="3402" w:type="dxa"/>
            <w:gridSpan w:val="5"/>
          </w:tcPr>
          <w:p w:rsidR="00205DDC" w:rsidRPr="00E51193" w:rsidRDefault="00205DDC" w:rsidP="00E511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19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08" w:type="dxa"/>
            <w:vMerge w:val="restart"/>
          </w:tcPr>
          <w:p w:rsidR="00205DDC" w:rsidRPr="00E51193" w:rsidRDefault="00205DDC" w:rsidP="00E5119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193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205DDC" w:rsidRPr="00E51193" w:rsidTr="00E51193">
        <w:trPr>
          <w:trHeight w:val="720"/>
        </w:trPr>
        <w:tc>
          <w:tcPr>
            <w:tcW w:w="1951" w:type="dxa"/>
            <w:vMerge/>
          </w:tcPr>
          <w:p w:rsidR="00205DDC" w:rsidRPr="00E51193" w:rsidRDefault="00205DDC" w:rsidP="00E51193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</w:tcPr>
          <w:p w:rsidR="00205DDC" w:rsidRPr="00E51193" w:rsidRDefault="00205DDC" w:rsidP="00E51193">
            <w:pPr>
              <w:spacing w:after="0" w:line="240" w:lineRule="auto"/>
              <w:jc w:val="center"/>
            </w:pPr>
          </w:p>
        </w:tc>
        <w:tc>
          <w:tcPr>
            <w:tcW w:w="992" w:type="dxa"/>
            <w:vMerge/>
          </w:tcPr>
          <w:p w:rsidR="00205DDC" w:rsidRPr="00E51193" w:rsidRDefault="00205DDC" w:rsidP="00E51193">
            <w:pPr>
              <w:spacing w:after="0" w:line="240" w:lineRule="auto"/>
              <w:jc w:val="center"/>
            </w:pPr>
          </w:p>
        </w:tc>
        <w:tc>
          <w:tcPr>
            <w:tcW w:w="1276" w:type="dxa"/>
            <w:gridSpan w:val="2"/>
          </w:tcPr>
          <w:p w:rsidR="00205DDC" w:rsidRPr="00E51193" w:rsidRDefault="00205DDC" w:rsidP="00E511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1193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E51193">
              <w:rPr>
                <w:rFonts w:ascii="Times New Roman" w:hAnsi="Times New Roman"/>
              </w:rPr>
              <w:t>Площадь</w:t>
            </w:r>
          </w:p>
          <w:p w:rsidR="00205DDC" w:rsidRPr="00E51193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кв.м</w:t>
            </w:r>
          </w:p>
        </w:tc>
        <w:tc>
          <w:tcPr>
            <w:tcW w:w="992" w:type="dxa"/>
          </w:tcPr>
          <w:p w:rsidR="00205DDC" w:rsidRPr="00E51193" w:rsidRDefault="00205DDC" w:rsidP="00E511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1193">
              <w:rPr>
                <w:rFonts w:ascii="Times New Roman" w:hAnsi="Times New Roman"/>
              </w:rPr>
              <w:t>Страна расположение</w:t>
            </w:r>
          </w:p>
        </w:tc>
        <w:tc>
          <w:tcPr>
            <w:tcW w:w="1808" w:type="dxa"/>
            <w:vMerge/>
          </w:tcPr>
          <w:p w:rsidR="00205DDC" w:rsidRPr="00E51193" w:rsidRDefault="00205DDC" w:rsidP="00E51193">
            <w:pPr>
              <w:spacing w:after="0" w:line="240" w:lineRule="auto"/>
            </w:pPr>
          </w:p>
        </w:tc>
      </w:tr>
      <w:tr w:rsidR="00205DDC" w:rsidRPr="004D7332" w:rsidTr="00E51193">
        <w:tc>
          <w:tcPr>
            <w:tcW w:w="9571" w:type="dxa"/>
            <w:gridSpan w:val="9"/>
          </w:tcPr>
          <w:p w:rsidR="00205DDC" w:rsidRPr="004D7332" w:rsidRDefault="00205DDC" w:rsidP="00E511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Федеральное казенное учреждение «Исправительная колония №9 Управления Федеральной службы исполнения наказаний по Волгоградской области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АГАПОВ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Николаевич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дочь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Дежурный помощник начальника ПФРСИ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240059,89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120000,0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36,0 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36,0 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46,3 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Рено «Логан»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АСАТРЯН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Вачаган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Мкртычевич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дочь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Начальник ФКУ ИК-9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492034,66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150000,00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1/2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Гараж(собственность)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Дача(собственность)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½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Гараж(собственность)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Квартира(собственность)</w:t>
            </w:r>
          </w:p>
        </w:tc>
        <w:tc>
          <w:tcPr>
            <w:tcW w:w="1040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60,2 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24,0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489,0 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60,2 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49,0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36,0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60,2 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Шевроле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Автоприцеп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21014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БАРМИН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Сергей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Владимирович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343436,02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31,0 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62,0 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шевроле «Лачетти»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БЕЛОВ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Александр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Сергеевич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Дочь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Дочь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дочь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425206,54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314,48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¼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¼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¼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¼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¼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14,0 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56,1 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14,0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56,1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14,0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56,1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14,0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14,0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56,1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БЕЛОВ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Владимир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Сергеевич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288883,72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400000,00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Комната в общежитии(пользование)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Комната в общежитии(пользование)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Комната в общежитии(пользование)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18,0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18,0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18,0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2106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БЫКОВ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Александр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Николаевич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Оперативный дежурный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275636,89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¼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19,5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56,2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21099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БЕРЕЗОВОЙ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Андрей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Александрович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Заместитель дежурного помощника начальника ПФРСИ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227326,90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193325,33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(собственнность)</w:t>
            </w:r>
          </w:p>
        </w:tc>
        <w:tc>
          <w:tcPr>
            <w:tcW w:w="1040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38,0 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38,0 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БУБНОВ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Сергей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Сергеевич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Старший оперуполно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моченный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307686,0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45,7 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45,7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45,7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БОНДАРЕНКО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Елена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Юрьевна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367336,45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Квартира(собственность ½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Дача(собственность)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39,0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547,0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21012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БОЛДИН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Игорь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Юрьевич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Заместитель начальника отдела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290091,86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139000,43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½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Гараж(собственность)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½ доди)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Квартира(собственность ½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20,5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18,0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12,5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20,5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41,0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ВАРАНЦОВЯН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Бахшик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Сиробович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369626,40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56,0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ГАЗ 3102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ВЕТЧИНКИН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Олег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Александрович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Начальник участка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87597,33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108455,31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Жилой дом(пользование)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Жилой дом(пользование)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30,0 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30,0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ВИЛЬД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Евгения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Анатольевна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дочь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Главный бухгалтер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420237,88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Комната(пользование)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Комната(пользование)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15,7 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15,7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ВОРОНИН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Михаил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Андрианович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дочь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Заместитель начальника колонии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473489,10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74395,52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Гараж(собственность)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24,0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40,0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40,0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Нива Шевроле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ГАВЕНСКИЙ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Олег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Степанович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ребенок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395510,02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271736,43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½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Квартира(собственность ½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Квартира(собственность ¼ доли)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41,8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41,8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58,1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ДЭУ Нексия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ГАСЫМОВ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Руслан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Видадиевич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125333,2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128982,70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Квартира(собственность ½ доли)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51,4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аывтомобиль ВАЗ 21061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ГОЛЕВ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Егор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Владимирович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264000,00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Квартира(собственность ½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21,0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21,0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21,0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2115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ДЕРУНОВ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Михаил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Геннадиевич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Старший инспектор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239398,00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159413,08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Дача(собственность)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36,0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600,00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19,0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36,0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36,0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аывтомобиль ГАЗ 24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ВАЗ 2108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ДОЛГОВ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Андрей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Александрович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292738,36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2112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ЕЛЬШОВ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Сергей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Юрьевич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404997,25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228215,44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1/3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2/3 доли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59,2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59,2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59,2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ЕЛАГИН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Роман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Алексеевич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дочь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Дежурный помощник начальника ПФРСИ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251660,31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½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(собственник ¼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(собственник ¼ доли)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58,8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58,8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58,8 кв.м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Богдан 2111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ЕФАНОВ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Роман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Николаевич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489594,49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223043,94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Жилой дом 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Земельный участок (аренда)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¼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Жилой дом 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71,9,кв.м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249,0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600,00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18,0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249,0 кв.м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21074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ЕРКО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Валерий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Павлович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дочь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Заместитель начальника центра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312836,39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161645,29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56,2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56,2 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56,2 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ЖАДАЕВ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Андрей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Владимирович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Старший оперуполномоченный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319584,04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56700,0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32,0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32,0 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32,0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2108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ИНЯКОВ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Андрей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Сергеевич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дочь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Помощник оперативного дежурного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236555,83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36,0 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64,6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 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64,6 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64,6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Легковой автомобиль Хонда </w:t>
            </w:r>
            <w:r w:rsidRPr="004D7332">
              <w:rPr>
                <w:rFonts w:ascii="Times New Roman" w:hAnsi="Times New Roman"/>
                <w:lang w:val="en-US"/>
              </w:rPr>
              <w:t>CR</w:t>
            </w:r>
            <w:r w:rsidRPr="004D7332">
              <w:rPr>
                <w:rFonts w:ascii="Times New Roman" w:hAnsi="Times New Roman"/>
              </w:rPr>
              <w:t>-</w:t>
            </w:r>
            <w:r w:rsidRPr="004D7332">
              <w:rPr>
                <w:rFonts w:ascii="Times New Roman" w:hAnsi="Times New Roman"/>
                <w:lang w:val="en-US"/>
              </w:rPr>
              <w:t>V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КОРОТКОВ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Андрей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Юрьевич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Заместитель начальника отдела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313684,12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100212,00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Квартира)пользование)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57,0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57,0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КАЛОШИН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Сергей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Сергеевич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283782,70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36,0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КАРАГУЛИН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Александр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Александрович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379819,24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212001,56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5/12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½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64,2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42,8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21112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ГАЗ 32410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КАЦУБО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Павлович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дочь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Заместитель начальника центра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374954,45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232961,49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Земельный участок(собственность)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35,5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1000,0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35,5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35,5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2104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КРУГЛОВ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Федор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Александрович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дочь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Начальник пожарной части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368856,01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218535,00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36,0 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36,0 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36,0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Фольксваген «Гольф»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КОЛОМЫТКИН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Денис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Анатольевич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ребенок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Главный инженер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418000,00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Квартира(собственность ½ доли)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63,6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63,6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31,8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2110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КРИВЦОВ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Вадим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Викторович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348757,56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72000,00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Дача 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Гараж 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1/3 доли)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900,0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24,0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28,0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17,3 кв.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2140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Водный транспорт лодка моторная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КУЗНЕЦОВА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Наталья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Аркадьевна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87536,67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433514,82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1/3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1/3 доли)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59,6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53,7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53,7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Хендай «Гетц»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21099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КУЗНЕЦОВ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Сергеевич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Дочь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Заместитель начальника колони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433514,82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87536,67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1/3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1/3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53,7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59,6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53,7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21099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Хендай Гетц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ЛОБОДА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Сергей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Александрович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дочь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Начальник участка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286729,46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167752,38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Комната общежития 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Комната общежития 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Комната общежития 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21,0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21,0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21,0 кв.м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ГАЗ 2410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ЛАПИКОВ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Александрович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Заместитель начальника отдела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389955,10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144800,00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Земельный участок 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Жилой дом (собственность 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Гараж 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1100,0кв.м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28,0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21,0 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52,0 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ВАЗ «Приора»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ЛЕПИЛКИН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Дмитрий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Юрьевич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дочь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405411,26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114315,00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½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½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32,0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32,0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64,0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ЛИСНЕВСКИЙ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Сергей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Сергеевич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Дежурный помощник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254611,46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84342,15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½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18,0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Мерседес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УАЗ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ГАЗ 3110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ЛЫСИКОВ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Владимирович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Заместитель начальника колонии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400752,02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203439,00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Дача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40,0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40,0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600,0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40,0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2105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ЗАЗ 11022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МАРУШКО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Александр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Викторович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Дочь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270653,87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32,0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32,0 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МАГОМЕДОВ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Валерий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Набигулович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дочь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404254,46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19500,00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43,1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43,1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43,1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МЕЩЕРЯКОВ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Викторович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Дочь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дочь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372374,34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203856,70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Квартира9пользование)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66,8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66,8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66,8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66,8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Рено Логан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МОЛОЛКИН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Александр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Сергеевич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Старший оперуполномоченный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285430,46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1/3 доли)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36,0 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МАЛЫШЕВ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Роман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Александрович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Помощник оперативного дежурнго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349513,00      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24000,00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42,0 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43,0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МИНЧЕНКО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Василий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Сергеевич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279535,96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1/3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Гараж(собственность)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20,2 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60,6 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24,5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24,0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60,6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60,6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2107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МИХАЙЛОВ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Алексеевич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Главный инженер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400372,21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Земельный участок ¼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Жилой дом ¼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Земельный участок ¼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Жилой дом ¼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Земельный участок ¼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Жилой дом ¼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Земельный участок ¼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Жилой дом ¼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636,00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79,3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636,0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79,3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636,0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79,3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636,0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79,3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21099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МИШИН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Александр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Валериевич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ребенок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Помощник дежурного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235671,08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120211,08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Квартира(пользовапние)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46,0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46,0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46,0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ГАЗ 2110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НИКОЛЕНКО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Виктор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Иванович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Заместитель дежурного помощника начальника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ПФРСИ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238135,06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32000,00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1/4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12,75 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51,1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51,1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51,1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НИКИТИН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Сергей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Владимирович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Заместитель начальника колонии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519590,78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109504,01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Часть жилого дома(пользование)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55,0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61,0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Фольксваген Пассат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ВАЗ 21213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ПЕРЕВОЗЧИКОВА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Галина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Викторовна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Главный экономист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375894,68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60,8</w:t>
            </w:r>
          </w:p>
        </w:tc>
        <w:tc>
          <w:tcPr>
            <w:tcW w:w="1134" w:type="dxa"/>
            <w:gridSpan w:val="2"/>
          </w:tcPr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ПОПКОВ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Андрей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Олегович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Оперативный дежурный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330754,79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148760,73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¼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(собственнсть ½ доли)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63,7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41,9 кв.м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АУДИ 80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ПОЛЯНИЧКО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Анна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Александролвна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Заместитель главного бухгалтера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382280,82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Комната в общежитие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20,7</w:t>
            </w:r>
          </w:p>
        </w:tc>
        <w:tc>
          <w:tcPr>
            <w:tcW w:w="1134" w:type="dxa"/>
            <w:gridSpan w:val="2"/>
          </w:tcPr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ПОНОМАРЕВ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Игорь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Геннадиевич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Заместитель начальника колонии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437185,11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Квартира(собственность 1/3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Гараж(собственность)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21,0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18,0</w:t>
            </w:r>
          </w:p>
        </w:tc>
        <w:tc>
          <w:tcPr>
            <w:tcW w:w="1134" w:type="dxa"/>
            <w:gridSpan w:val="2"/>
          </w:tcPr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Рено Логан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ПОДО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Александр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Николаевич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Дежурный помощник начальника 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275502,00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100000,00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Земельный участо 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Жилой дом 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Гараж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Жилой дом(пользование)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Жилой дом(пользование)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1500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78,0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30,0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78,0 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78,0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21124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Автоприцеп Торпан 500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САВИН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Сергей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Вячеславович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Заместитель начальника отдела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326606,27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61200,00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1/3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Дача 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Гараж(собственность)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56,8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16,7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800,0 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15,0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56,8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56,8 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2101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Хендай Гетц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САМБОРСКИЙ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Павел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Владимирович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268097,02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196591,23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71,0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71,0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34,0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71,0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САМОЙЛИК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Татьяна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Александровна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дети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Начальник псих. лаборатории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299526,40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Квартира(собственность 1/5)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Квартира(собственность 2/5)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64,7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64,7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СМИРНОВ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Василий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Сергеевич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231600,00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103200,00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52,0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52,0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52,0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D7652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митсубиси лансер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СМИРНОВ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Михаил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Юрьевич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Помощник оперативного дежурного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238450,87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36,0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СУХАНОВ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Андрей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Евгеньевич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263387,31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39,0 кв.м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2115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ТАРАСОВ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Михаил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Оперативный дежурный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284023,36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50,6 кв.м</w:t>
            </w: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ТАРАСОВ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Александрович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дочь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Старший инспектор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11091,00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Жилой дом(пользование)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Жилой дом(пользование)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Жилой дом(пользование)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68,0кв.м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68,0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68,0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ТОПЧИЕВ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Юрий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Владимирович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Дежурный помощник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293392,80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32,0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32,0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ЧАШИН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Сергей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Николаевич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Дочь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192910,66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(долевая собственность ¼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(долевая собственность ¼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(долевая собственность ¼ доли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30,2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30,2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30,2 кв.м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bookmarkEnd w:id="0"/>
            <w:r w:rsidRPr="004D7332">
              <w:rPr>
                <w:rFonts w:ascii="Times New Roman" w:hAnsi="Times New Roman"/>
              </w:rPr>
              <w:t>ШАЛАЕВ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Сергей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Валерьевич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Оперативный дежурный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297427,98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170062,08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1/6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Комната в общежитие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Комната в общежитие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 1/6 доли)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Комната в общежитие(пользование)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63,9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26,0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26,0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63,9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26,0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2108</w:t>
            </w:r>
          </w:p>
        </w:tc>
      </w:tr>
      <w:tr w:rsidR="00205DDC" w:rsidRPr="004D7332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ШУСТОВ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Илья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Владимирович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дети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Заместитель дежурного помощника начальника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227803,62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30242,00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 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Квартира(собственность)</w:t>
            </w:r>
          </w:p>
        </w:tc>
        <w:tc>
          <w:tcPr>
            <w:tcW w:w="1040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45,5 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 xml:space="preserve">45,5 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45,5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21110</w:t>
            </w:r>
          </w:p>
        </w:tc>
      </w:tr>
      <w:tr w:rsidR="00205DDC" w:rsidRPr="00E51193" w:rsidTr="00E51193">
        <w:tc>
          <w:tcPr>
            <w:tcW w:w="1951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ЩЕДРИН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Вадим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Юрьевич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Заместитель начальника ПЧ</w:t>
            </w:r>
          </w:p>
        </w:tc>
        <w:tc>
          <w:tcPr>
            <w:tcW w:w="992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298721,24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32400,0</w:t>
            </w:r>
          </w:p>
        </w:tc>
        <w:tc>
          <w:tcPr>
            <w:tcW w:w="122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Однокомнатная квартира(собственность)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28,0</w:t>
            </w: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28,0</w:t>
            </w:r>
          </w:p>
        </w:tc>
        <w:tc>
          <w:tcPr>
            <w:tcW w:w="1134" w:type="dxa"/>
            <w:gridSpan w:val="2"/>
          </w:tcPr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205DDC" w:rsidRPr="004D7332" w:rsidRDefault="00205DDC" w:rsidP="00E51193">
            <w:pPr>
              <w:spacing w:after="0" w:line="240" w:lineRule="auto"/>
              <w:rPr>
                <w:rFonts w:ascii="Times New Roman" w:hAnsi="Times New Roman"/>
              </w:rPr>
            </w:pPr>
            <w:r w:rsidRPr="004D7332">
              <w:rPr>
                <w:rFonts w:ascii="Times New Roman" w:hAnsi="Times New Roman"/>
              </w:rPr>
              <w:t>Легковой автомобиль ВАЗ 2107</w:t>
            </w:r>
          </w:p>
        </w:tc>
      </w:tr>
    </w:tbl>
    <w:p w:rsidR="00205DDC" w:rsidRPr="00C01EA6" w:rsidRDefault="00205DDC">
      <w:pPr>
        <w:rPr>
          <w:rFonts w:ascii="Times New Roman" w:hAnsi="Times New Roman"/>
        </w:rPr>
      </w:pPr>
    </w:p>
    <w:sectPr w:rsidR="00205DDC" w:rsidRPr="00C01EA6" w:rsidSect="00F32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11ED"/>
    <w:rsid w:val="00001C8A"/>
    <w:rsid w:val="00010ED1"/>
    <w:rsid w:val="000234CC"/>
    <w:rsid w:val="00026DF2"/>
    <w:rsid w:val="00052DD5"/>
    <w:rsid w:val="00060822"/>
    <w:rsid w:val="00060A43"/>
    <w:rsid w:val="00073F1F"/>
    <w:rsid w:val="00074AD4"/>
    <w:rsid w:val="000816E1"/>
    <w:rsid w:val="000876A2"/>
    <w:rsid w:val="000B1F66"/>
    <w:rsid w:val="000B2193"/>
    <w:rsid w:val="000C14BF"/>
    <w:rsid w:val="000C49C0"/>
    <w:rsid w:val="000C7FB2"/>
    <w:rsid w:val="000D0EFD"/>
    <w:rsid w:val="000D358E"/>
    <w:rsid w:val="000E6F40"/>
    <w:rsid w:val="000F450E"/>
    <w:rsid w:val="000F53E3"/>
    <w:rsid w:val="001018D3"/>
    <w:rsid w:val="001152A9"/>
    <w:rsid w:val="001175A5"/>
    <w:rsid w:val="00122EE1"/>
    <w:rsid w:val="0012540F"/>
    <w:rsid w:val="00126B99"/>
    <w:rsid w:val="0013347B"/>
    <w:rsid w:val="00135D50"/>
    <w:rsid w:val="00141B1D"/>
    <w:rsid w:val="00144463"/>
    <w:rsid w:val="00151B6D"/>
    <w:rsid w:val="00151E4D"/>
    <w:rsid w:val="00153FA2"/>
    <w:rsid w:val="00196BF7"/>
    <w:rsid w:val="001A5E0C"/>
    <w:rsid w:val="001B6482"/>
    <w:rsid w:val="001C20A5"/>
    <w:rsid w:val="00200FB2"/>
    <w:rsid w:val="00204C71"/>
    <w:rsid w:val="00205DDC"/>
    <w:rsid w:val="00211F89"/>
    <w:rsid w:val="00212273"/>
    <w:rsid w:val="00214E07"/>
    <w:rsid w:val="00231B3E"/>
    <w:rsid w:val="00241917"/>
    <w:rsid w:val="002501D5"/>
    <w:rsid w:val="00250A76"/>
    <w:rsid w:val="00254F0D"/>
    <w:rsid w:val="00274B8E"/>
    <w:rsid w:val="002917A9"/>
    <w:rsid w:val="00291BDB"/>
    <w:rsid w:val="002A28B7"/>
    <w:rsid w:val="002A49DC"/>
    <w:rsid w:val="002A73F9"/>
    <w:rsid w:val="002A7591"/>
    <w:rsid w:val="002D61C7"/>
    <w:rsid w:val="002D6655"/>
    <w:rsid w:val="00302D6F"/>
    <w:rsid w:val="0031716B"/>
    <w:rsid w:val="003211ED"/>
    <w:rsid w:val="00331B0E"/>
    <w:rsid w:val="003342A2"/>
    <w:rsid w:val="00336C17"/>
    <w:rsid w:val="003459C2"/>
    <w:rsid w:val="003565B7"/>
    <w:rsid w:val="0036135F"/>
    <w:rsid w:val="003632A1"/>
    <w:rsid w:val="00384268"/>
    <w:rsid w:val="00395AC2"/>
    <w:rsid w:val="003A70A4"/>
    <w:rsid w:val="003B30B3"/>
    <w:rsid w:val="00400C77"/>
    <w:rsid w:val="00401240"/>
    <w:rsid w:val="004020B1"/>
    <w:rsid w:val="00410CE6"/>
    <w:rsid w:val="00426C78"/>
    <w:rsid w:val="00427B6E"/>
    <w:rsid w:val="00431AAA"/>
    <w:rsid w:val="00432139"/>
    <w:rsid w:val="004559B4"/>
    <w:rsid w:val="004568A9"/>
    <w:rsid w:val="00470511"/>
    <w:rsid w:val="00480758"/>
    <w:rsid w:val="00485C91"/>
    <w:rsid w:val="00486F53"/>
    <w:rsid w:val="004A5C8D"/>
    <w:rsid w:val="004B4FFE"/>
    <w:rsid w:val="004C1E71"/>
    <w:rsid w:val="004D00C1"/>
    <w:rsid w:val="004D0EB4"/>
    <w:rsid w:val="004D2E55"/>
    <w:rsid w:val="004D4501"/>
    <w:rsid w:val="004D6C17"/>
    <w:rsid w:val="004D7332"/>
    <w:rsid w:val="004E7E2E"/>
    <w:rsid w:val="00503505"/>
    <w:rsid w:val="0050547B"/>
    <w:rsid w:val="00510B61"/>
    <w:rsid w:val="00513C1B"/>
    <w:rsid w:val="005270CA"/>
    <w:rsid w:val="00540949"/>
    <w:rsid w:val="00557EB0"/>
    <w:rsid w:val="00563E67"/>
    <w:rsid w:val="00564892"/>
    <w:rsid w:val="00571468"/>
    <w:rsid w:val="00582CA6"/>
    <w:rsid w:val="00583639"/>
    <w:rsid w:val="00590306"/>
    <w:rsid w:val="005A3076"/>
    <w:rsid w:val="005A70C1"/>
    <w:rsid w:val="005B3A0B"/>
    <w:rsid w:val="005C45AE"/>
    <w:rsid w:val="005C70F4"/>
    <w:rsid w:val="005D33AE"/>
    <w:rsid w:val="005E0465"/>
    <w:rsid w:val="005F552A"/>
    <w:rsid w:val="006157AF"/>
    <w:rsid w:val="0061752F"/>
    <w:rsid w:val="00635208"/>
    <w:rsid w:val="00644EB2"/>
    <w:rsid w:val="0065119B"/>
    <w:rsid w:val="006576CD"/>
    <w:rsid w:val="00660BA6"/>
    <w:rsid w:val="00685CFE"/>
    <w:rsid w:val="006A63BE"/>
    <w:rsid w:val="006B00C0"/>
    <w:rsid w:val="006B762C"/>
    <w:rsid w:val="006C1F79"/>
    <w:rsid w:val="006C3397"/>
    <w:rsid w:val="006C5DE0"/>
    <w:rsid w:val="006D43A2"/>
    <w:rsid w:val="006F0499"/>
    <w:rsid w:val="006F1106"/>
    <w:rsid w:val="00715627"/>
    <w:rsid w:val="007508AB"/>
    <w:rsid w:val="0075274B"/>
    <w:rsid w:val="00755656"/>
    <w:rsid w:val="007608D6"/>
    <w:rsid w:val="00761704"/>
    <w:rsid w:val="0077643F"/>
    <w:rsid w:val="0078073B"/>
    <w:rsid w:val="00791821"/>
    <w:rsid w:val="00794729"/>
    <w:rsid w:val="007C3D46"/>
    <w:rsid w:val="007E2524"/>
    <w:rsid w:val="007E7612"/>
    <w:rsid w:val="007F3B0D"/>
    <w:rsid w:val="008033F8"/>
    <w:rsid w:val="0081336E"/>
    <w:rsid w:val="008231E5"/>
    <w:rsid w:val="00824053"/>
    <w:rsid w:val="00832785"/>
    <w:rsid w:val="00832BED"/>
    <w:rsid w:val="0084118C"/>
    <w:rsid w:val="00850A4D"/>
    <w:rsid w:val="00851E53"/>
    <w:rsid w:val="008530ED"/>
    <w:rsid w:val="0087184D"/>
    <w:rsid w:val="00871897"/>
    <w:rsid w:val="00875A4A"/>
    <w:rsid w:val="00883463"/>
    <w:rsid w:val="00891796"/>
    <w:rsid w:val="0089588A"/>
    <w:rsid w:val="008964B9"/>
    <w:rsid w:val="008C0FC4"/>
    <w:rsid w:val="008C438A"/>
    <w:rsid w:val="008E7162"/>
    <w:rsid w:val="008E7C68"/>
    <w:rsid w:val="008F27DF"/>
    <w:rsid w:val="008F4F13"/>
    <w:rsid w:val="00922DEE"/>
    <w:rsid w:val="00922F3C"/>
    <w:rsid w:val="00940D41"/>
    <w:rsid w:val="009A0A92"/>
    <w:rsid w:val="009A68A0"/>
    <w:rsid w:val="009A71D9"/>
    <w:rsid w:val="009B61B8"/>
    <w:rsid w:val="009B739E"/>
    <w:rsid w:val="009C35E7"/>
    <w:rsid w:val="009D5C52"/>
    <w:rsid w:val="009F2E39"/>
    <w:rsid w:val="009F4472"/>
    <w:rsid w:val="009F638C"/>
    <w:rsid w:val="00A12F0A"/>
    <w:rsid w:val="00A135FD"/>
    <w:rsid w:val="00A33806"/>
    <w:rsid w:val="00A430FB"/>
    <w:rsid w:val="00A57F03"/>
    <w:rsid w:val="00A741E6"/>
    <w:rsid w:val="00A80008"/>
    <w:rsid w:val="00A940EC"/>
    <w:rsid w:val="00AA14F6"/>
    <w:rsid w:val="00AA2910"/>
    <w:rsid w:val="00AA337B"/>
    <w:rsid w:val="00AA4606"/>
    <w:rsid w:val="00AA657A"/>
    <w:rsid w:val="00AB49CD"/>
    <w:rsid w:val="00AB4FE5"/>
    <w:rsid w:val="00AB7C6A"/>
    <w:rsid w:val="00AC12C0"/>
    <w:rsid w:val="00AC2A95"/>
    <w:rsid w:val="00AD779A"/>
    <w:rsid w:val="00B03320"/>
    <w:rsid w:val="00B139B2"/>
    <w:rsid w:val="00B14E01"/>
    <w:rsid w:val="00B46A46"/>
    <w:rsid w:val="00B51941"/>
    <w:rsid w:val="00B62255"/>
    <w:rsid w:val="00B707E1"/>
    <w:rsid w:val="00B74867"/>
    <w:rsid w:val="00B83944"/>
    <w:rsid w:val="00B90D06"/>
    <w:rsid w:val="00BC1ED4"/>
    <w:rsid w:val="00BC42B6"/>
    <w:rsid w:val="00BC5A40"/>
    <w:rsid w:val="00BD69CA"/>
    <w:rsid w:val="00BE644D"/>
    <w:rsid w:val="00BF00EB"/>
    <w:rsid w:val="00C01EA6"/>
    <w:rsid w:val="00C27374"/>
    <w:rsid w:val="00C27F52"/>
    <w:rsid w:val="00C42F6B"/>
    <w:rsid w:val="00C443B6"/>
    <w:rsid w:val="00C71EB3"/>
    <w:rsid w:val="00C820A8"/>
    <w:rsid w:val="00C862FA"/>
    <w:rsid w:val="00C86ABE"/>
    <w:rsid w:val="00C86CD0"/>
    <w:rsid w:val="00CC0E81"/>
    <w:rsid w:val="00CD3BDE"/>
    <w:rsid w:val="00CD527A"/>
    <w:rsid w:val="00CD673A"/>
    <w:rsid w:val="00CE4D29"/>
    <w:rsid w:val="00CF04B0"/>
    <w:rsid w:val="00CF16E4"/>
    <w:rsid w:val="00CF45C5"/>
    <w:rsid w:val="00CF5FF7"/>
    <w:rsid w:val="00D018A0"/>
    <w:rsid w:val="00D077B5"/>
    <w:rsid w:val="00D128D1"/>
    <w:rsid w:val="00D15E9C"/>
    <w:rsid w:val="00D36656"/>
    <w:rsid w:val="00D40008"/>
    <w:rsid w:val="00D45764"/>
    <w:rsid w:val="00D5446F"/>
    <w:rsid w:val="00D56B85"/>
    <w:rsid w:val="00D70C05"/>
    <w:rsid w:val="00D7652D"/>
    <w:rsid w:val="00D91CA5"/>
    <w:rsid w:val="00D92406"/>
    <w:rsid w:val="00D9468C"/>
    <w:rsid w:val="00D957C1"/>
    <w:rsid w:val="00D9586F"/>
    <w:rsid w:val="00DD654A"/>
    <w:rsid w:val="00DF0850"/>
    <w:rsid w:val="00E1090A"/>
    <w:rsid w:val="00E14BD8"/>
    <w:rsid w:val="00E3464F"/>
    <w:rsid w:val="00E35FBB"/>
    <w:rsid w:val="00E365BC"/>
    <w:rsid w:val="00E43EC7"/>
    <w:rsid w:val="00E4679D"/>
    <w:rsid w:val="00E51193"/>
    <w:rsid w:val="00E62C0D"/>
    <w:rsid w:val="00E90732"/>
    <w:rsid w:val="00E91FE0"/>
    <w:rsid w:val="00E9484F"/>
    <w:rsid w:val="00EA6C8E"/>
    <w:rsid w:val="00EB05AB"/>
    <w:rsid w:val="00EB472E"/>
    <w:rsid w:val="00EC2B1E"/>
    <w:rsid w:val="00EC562C"/>
    <w:rsid w:val="00ED7497"/>
    <w:rsid w:val="00EE006E"/>
    <w:rsid w:val="00F00F63"/>
    <w:rsid w:val="00F044CE"/>
    <w:rsid w:val="00F05385"/>
    <w:rsid w:val="00F05D5C"/>
    <w:rsid w:val="00F222D1"/>
    <w:rsid w:val="00F23385"/>
    <w:rsid w:val="00F23C63"/>
    <w:rsid w:val="00F3118F"/>
    <w:rsid w:val="00F31E8E"/>
    <w:rsid w:val="00F32894"/>
    <w:rsid w:val="00F351F9"/>
    <w:rsid w:val="00F37E97"/>
    <w:rsid w:val="00F537C3"/>
    <w:rsid w:val="00F53E9A"/>
    <w:rsid w:val="00F63C8F"/>
    <w:rsid w:val="00F72FCC"/>
    <w:rsid w:val="00F77DB6"/>
    <w:rsid w:val="00F94D31"/>
    <w:rsid w:val="00FA20CC"/>
    <w:rsid w:val="00FA44C5"/>
    <w:rsid w:val="00FC6173"/>
    <w:rsid w:val="00FD5272"/>
    <w:rsid w:val="00FE7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89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utoRedefine/>
    <w:uiPriority w:val="99"/>
    <w:qFormat/>
    <w:rsid w:val="004D4501"/>
    <w:pPr>
      <w:jc w:val="both"/>
    </w:pPr>
    <w:rPr>
      <w:rFonts w:ascii="Times New Roman" w:hAnsi="Times New Roman"/>
      <w:sz w:val="28"/>
      <w:lang w:eastAsia="en-US"/>
    </w:rPr>
  </w:style>
  <w:style w:type="table" w:styleId="TableGrid">
    <w:name w:val="Table Grid"/>
    <w:basedOn w:val="TableNormal"/>
    <w:uiPriority w:val="99"/>
    <w:rsid w:val="0012540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1162</TotalTime>
  <Pages>14</Pages>
  <Words>2455</Words>
  <Characters>13994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Вольнонаемные</dc:creator>
  <cp:keywords/>
  <dc:description/>
  <cp:lastModifiedBy>Vilysov</cp:lastModifiedBy>
  <cp:revision>35</cp:revision>
  <dcterms:created xsi:type="dcterms:W3CDTF">2013-03-26T10:49:00Z</dcterms:created>
  <dcterms:modified xsi:type="dcterms:W3CDTF">2013-04-03T12:04:00Z</dcterms:modified>
</cp:coreProperties>
</file>